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DB7DD" w14:textId="77777777" w:rsidR="00E46698" w:rsidRDefault="00E46698" w:rsidP="00E466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ASSHTON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1F3500F" w14:textId="77777777" w:rsidR="00E46698" w:rsidRDefault="00E46698" w:rsidP="00E466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Canterbury. Mercer.</w:t>
      </w:r>
    </w:p>
    <w:p w14:paraId="7E5320D2" w14:textId="77777777" w:rsidR="00E46698" w:rsidRDefault="00E46698" w:rsidP="00E46698">
      <w:pPr>
        <w:pStyle w:val="NoSpacing"/>
        <w:rPr>
          <w:rFonts w:cs="Times New Roman"/>
          <w:szCs w:val="24"/>
        </w:rPr>
      </w:pPr>
    </w:p>
    <w:p w14:paraId="561F07A2" w14:textId="77777777" w:rsidR="00E46698" w:rsidRDefault="00E46698" w:rsidP="00E46698">
      <w:pPr>
        <w:pStyle w:val="NoSpacing"/>
        <w:rPr>
          <w:rFonts w:cs="Times New Roman"/>
          <w:szCs w:val="24"/>
        </w:rPr>
      </w:pPr>
    </w:p>
    <w:p w14:paraId="7F74A8B1" w14:textId="77777777" w:rsidR="00E46698" w:rsidRDefault="00E46698" w:rsidP="00E466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John Shelley of London, mercer(q.v.), brought a plaint of debt against him.</w:t>
      </w:r>
    </w:p>
    <w:p w14:paraId="39787C25" w14:textId="77777777" w:rsidR="00E46698" w:rsidRDefault="00E46698" w:rsidP="00E466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E3F7C5E" w14:textId="77777777" w:rsidR="00E46698" w:rsidRDefault="00E46698" w:rsidP="00E46698">
      <w:pPr>
        <w:pStyle w:val="NoSpacing"/>
        <w:rPr>
          <w:rFonts w:cs="Times New Roman"/>
          <w:szCs w:val="24"/>
        </w:rPr>
      </w:pPr>
    </w:p>
    <w:p w14:paraId="449315B0" w14:textId="77777777" w:rsidR="00E46698" w:rsidRDefault="00E46698" w:rsidP="00E46698">
      <w:pPr>
        <w:pStyle w:val="NoSpacing"/>
        <w:rPr>
          <w:rFonts w:cs="Times New Roman"/>
          <w:szCs w:val="24"/>
        </w:rPr>
      </w:pPr>
    </w:p>
    <w:p w14:paraId="59B3DE39" w14:textId="77777777" w:rsidR="00E46698" w:rsidRDefault="00E46698" w:rsidP="00E466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December 2024</w:t>
      </w:r>
    </w:p>
    <w:p w14:paraId="4A3B92C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80E99" w14:textId="77777777" w:rsidR="00E46698" w:rsidRDefault="00E46698" w:rsidP="009139A6">
      <w:r>
        <w:separator/>
      </w:r>
    </w:p>
  </w:endnote>
  <w:endnote w:type="continuationSeparator" w:id="0">
    <w:p w14:paraId="2B021F60" w14:textId="77777777" w:rsidR="00E46698" w:rsidRDefault="00E466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6F3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4D2D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91A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79313" w14:textId="77777777" w:rsidR="00E46698" w:rsidRDefault="00E46698" w:rsidP="009139A6">
      <w:r>
        <w:separator/>
      </w:r>
    </w:p>
  </w:footnote>
  <w:footnote w:type="continuationSeparator" w:id="0">
    <w:p w14:paraId="1401C85D" w14:textId="77777777" w:rsidR="00E46698" w:rsidRDefault="00E466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9ED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DF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79D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69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76A78"/>
    <w:rsid w:val="00AE65F8"/>
    <w:rsid w:val="00BA00AB"/>
    <w:rsid w:val="00C71834"/>
    <w:rsid w:val="00CB4ED9"/>
    <w:rsid w:val="00E46698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215A9"/>
  <w15:chartTrackingRefBased/>
  <w15:docId w15:val="{59359D8C-BA66-492A-A3B0-EF1AB49F6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466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2025-01-29T17:13:00Z</dcterms:created>
  <dcterms:modified xsi:type="dcterms:W3CDTF">2025-01-29T17:14:00Z</dcterms:modified>
</cp:coreProperties>
</file>